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100" w:lineRule="exact"/>
        <w:jc w:val="center"/>
        <w:textAlignment w:val="auto"/>
        <w:rPr>
          <w:rFonts w:hint="default" w:ascii="黑体" w:hAnsi="黑体" w:eastAsia="黑体" w:cs="黑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蚌埠学院水电费缴纳工作流程图</w:t>
      </w:r>
    </w:p>
    <w:p>
      <w:pPr>
        <w:jc w:val="center"/>
        <w:rPr>
          <w:rFonts w:hint="eastAsia" w:ascii="黑体" w:hAnsi="黑体" w:eastAsia="黑体" w:cs="黑体"/>
          <w:b/>
          <w:bCs/>
          <w:sz w:val="72"/>
          <w:szCs w:val="72"/>
          <w:lang w:val="en-US" w:eastAsia="zh-CN"/>
        </w:rPr>
      </w:pPr>
      <w:bookmarkStart w:id="0" w:name="_GoBack"/>
      <w:bookmarkEnd w:id="0"/>
      <w:r>
        <w:rPr>
          <w:sz w:val="7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633095</wp:posOffset>
                </wp:positionH>
                <wp:positionV relativeFrom="paragraph">
                  <wp:posOffset>6383655</wp:posOffset>
                </wp:positionV>
                <wp:extent cx="3913505" cy="605790"/>
                <wp:effectExtent l="12700" t="12700" r="17145" b="2921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3505" cy="6057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方正仿宋_GBK" w:hAnsi="方正仿宋_GBK" w:eastAsia="方正仿宋_GBK" w:cs="方正仿宋_GBK"/>
                                <w:b w:val="0"/>
                                <w:bCs w:val="0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方正仿宋_GBK" w:hAnsi="方正仿宋_GBK" w:eastAsia="方正仿宋_GBK" w:cs="方正仿宋_GBK"/>
                                <w:b w:val="0"/>
                                <w:bCs w:val="0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汇总缴费资料整理归档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方正仿宋_GBK" w:hAnsi="方正仿宋_GBK" w:eastAsia="方正仿宋_GBK" w:cs="方正仿宋_GBK"/>
                                <w:b w:val="0"/>
                                <w:bCs w:val="0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方正仿宋_GBK" w:hAnsi="方正仿宋_GBK" w:eastAsia="方正仿宋_GBK" w:cs="方正仿宋_GBK"/>
                                <w:b w:val="0"/>
                                <w:bCs w:val="0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9.85pt;margin-top:502.65pt;height:47.7pt;width:308.15pt;z-index:251669504;v-text-anchor:middle;mso-width-relative:page;mso-height-relative:page;" fillcolor="#C7EDCC [3212]" filled="t" stroked="t" coordsize="21600,21600" o:gfxdata="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OE0sQfYAAAADAEAAA8AAAAAAAAAAQAgAAAAIgAAAGRycy9kb3du&#10;cmV2LnhtbFBLAQIUABQAAAAIAIdO4kBO1CAGcQIAAOoEAAAOAAAAAAAAAAEAIAAAACcBAABkcnMv&#10;ZTJvRG9jLnhtbFBLBQYAAAAABgAGAFkBAAAKBgAAAAA=&#10;">
                <v:fill on="t" focussize="0,0"/>
                <v:stroke weight="2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方正仿宋_GBK" w:hAnsi="方正仿宋_GBK" w:eastAsia="方正仿宋_GBK" w:cs="方正仿宋_GBK"/>
                          <w:b w:val="0"/>
                          <w:bCs w:val="0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 w:val="0"/>
                          <w:bCs w:val="0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汇总缴费资料整理归档</w:t>
                      </w:r>
                    </w:p>
                    <w:p>
                      <w:pPr>
                        <w:jc w:val="center"/>
                        <w:rPr>
                          <w:rFonts w:hint="default" w:ascii="方正仿宋_GBK" w:hAnsi="方正仿宋_GBK" w:eastAsia="方正仿宋_GBK" w:cs="方正仿宋_GBK"/>
                          <w:b w:val="0"/>
                          <w:bCs w:val="0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 w:val="0"/>
                          <w:bCs w:val="0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2397125</wp:posOffset>
                </wp:positionH>
                <wp:positionV relativeFrom="paragraph">
                  <wp:posOffset>5834380</wp:posOffset>
                </wp:positionV>
                <wp:extent cx="330835" cy="529590"/>
                <wp:effectExtent l="12700" t="12700" r="18415" b="29210"/>
                <wp:wrapNone/>
                <wp:docPr id="12" name="下箭头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835" cy="529590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88.75pt;margin-top:459.4pt;height:41.7pt;width:26.05pt;z-index:251668480;v-text-anchor:middle;mso-width-relative:page;mso-height-relative:page;" fillcolor="#C7EDCC [3212]" filled="t" stroked="t" coordsize="21600,21600" o:gfxdata="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gnPXIdsAAAAMAQAADwAAAAAAAAABACAAAAAiAAAAZHJz&#10;L2Rvd25yZXYueG1sUEsBAhQAFAAAAAgAh07iQBKQ+8ZzAgAA5gQAAA4AAAAAAAAAAQAgAAAAKgEA&#10;AGRycy9lMm9Eb2MueG1sUEsFBgAAAAAGAAYAWQEAAA8GAAAAAA==&#10;" adj="14854,5400">
                <v:fill on="t" focussize="0,0"/>
                <v:stroke weight="2pt"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638810</wp:posOffset>
                </wp:positionH>
                <wp:positionV relativeFrom="paragraph">
                  <wp:posOffset>5204460</wp:posOffset>
                </wp:positionV>
                <wp:extent cx="3921125" cy="605790"/>
                <wp:effectExtent l="12700" t="12700" r="28575" b="2921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1125" cy="6057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方正仿宋_GBK" w:hAnsi="方正仿宋_GBK" w:eastAsia="方正仿宋_GBK" w:cs="方正仿宋_GBK"/>
                                <w:b w:val="0"/>
                                <w:bCs w:val="0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方正仿宋_GBK" w:hAnsi="方正仿宋_GBK" w:eastAsia="方正仿宋_GBK" w:cs="方正仿宋_GBK"/>
                                <w:b w:val="0"/>
                                <w:bCs w:val="0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凭发票到财务处办理借款冲账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0.3pt;margin-top:409.8pt;height:47.7pt;width:308.75pt;z-index:251667456;v-text-anchor:middle;mso-width-relative:page;mso-height-relative:page;" fillcolor="#C7EDCC [3212]" filled="t" stroked="t" coordsize="21600,21600" o:gfxdata="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CpJ2FB1wAAAAsBAAAPAAAAAAAAAAEAIAAAACIAAABkcnMvZG93bnJl&#10;di54bWxQSwECFAAUAAAACACHTuJAvuyOpXACAADqBAAADgAAAAAAAAABACAAAAAmAQAAZHJzL2Uy&#10;b0RvYy54bWxQSwUGAAAAAAYABgBZAQAACAYAAAAA&#10;">
                <v:fill on="t" focussize="0,0"/>
                <v:stroke weight="2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方正仿宋_GBK" w:hAnsi="方正仿宋_GBK" w:eastAsia="方正仿宋_GBK" w:cs="方正仿宋_GBK"/>
                          <w:b w:val="0"/>
                          <w:bCs w:val="0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 w:val="0"/>
                          <w:bCs w:val="0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凭发票到财务处办理借款冲账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2411095</wp:posOffset>
                </wp:positionH>
                <wp:positionV relativeFrom="paragraph">
                  <wp:posOffset>4646930</wp:posOffset>
                </wp:positionV>
                <wp:extent cx="330835" cy="529590"/>
                <wp:effectExtent l="12700" t="12700" r="18415" b="29210"/>
                <wp:wrapNone/>
                <wp:docPr id="10" name="下箭头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835" cy="529590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89.85pt;margin-top:365.9pt;height:41.7pt;width:26.05pt;z-index:251666432;v-text-anchor:middle;mso-width-relative:page;mso-height-relative:page;" fillcolor="#C7EDCC [3212]" filled="t" stroked="t" coordsize="21600,21600" o:gfxdata="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d9VdKNkAAAALAQAADwAAAAAAAAABACAAAAAiAAAAZHJzL2Rv&#10;d25yZXYueG1sUEsBAhQAFAAAAAgAh07iQIPKHV5yAgAA5gQAAA4AAAAAAAAAAQAgAAAAKAEAAGRy&#10;cy9lMm9Eb2MueG1sUEsFBgAAAAAGAAYAWQEAAAwGAAAAAA==&#10;" adj="14854,5400">
                <v:fill on="t" focussize="0,0"/>
                <v:stroke weight="2pt"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669925</wp:posOffset>
                </wp:positionH>
                <wp:positionV relativeFrom="paragraph">
                  <wp:posOffset>4026535</wp:posOffset>
                </wp:positionV>
                <wp:extent cx="4023360" cy="605790"/>
                <wp:effectExtent l="12700" t="12700" r="21590" b="2921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23360" cy="6057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方正仿宋_GBK" w:hAnsi="方正仿宋_GBK" w:eastAsia="方正仿宋_GBK" w:cs="方正仿宋_GBK"/>
                                <w:b w:val="0"/>
                                <w:bCs w:val="0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方正仿宋_GBK" w:hAnsi="方正仿宋_GBK" w:eastAsia="方正仿宋_GBK" w:cs="方正仿宋_GBK"/>
                                <w:b w:val="0"/>
                                <w:bCs w:val="0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凭转账回执单到供电局、中环水务换取发票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2.75pt;margin-top:317.05pt;height:47.7pt;width:316.8pt;z-index:251664384;v-text-anchor:middle;mso-width-relative:page;mso-height-relative:page;" fillcolor="#C7EDCC [3212]" filled="t" stroked="t" coordsize="21600,21600" o:gfxdata="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PeecnfYAAAACwEAAA8AAAAAAAAAAQAgAAAAIgAAAGRycy9kb3ducmV2&#10;LnhtbFBLAQIUABQAAAAIAIdO4kC/u4YzbgIAAOgEAAAOAAAAAAAAAAEAIAAAACcBAABkcnMvZTJv&#10;RG9jLnhtbFBLBQYAAAAABgAGAFkBAAAHBgAAAAA=&#10;">
                <v:fill on="t" focussize="0,0"/>
                <v:stroke weight="2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方正仿宋_GBK" w:hAnsi="方正仿宋_GBK" w:eastAsia="方正仿宋_GBK" w:cs="方正仿宋_GBK"/>
                          <w:b w:val="0"/>
                          <w:bCs w:val="0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 w:val="0"/>
                          <w:bCs w:val="0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凭转账回执单到供电局、中环水务换取发票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2433955</wp:posOffset>
                </wp:positionH>
                <wp:positionV relativeFrom="paragraph">
                  <wp:posOffset>3477260</wp:posOffset>
                </wp:positionV>
                <wp:extent cx="330835" cy="529590"/>
                <wp:effectExtent l="12700" t="12700" r="18415" b="29210"/>
                <wp:wrapNone/>
                <wp:docPr id="7" name="下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835" cy="529590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91.65pt;margin-top:273.8pt;height:41.7pt;width:26.05pt;z-index:251663360;v-text-anchor:middle;mso-width-relative:page;mso-height-relative:page;" fillcolor="#C7EDCC [3212]" filled="t" stroked="t" coordsize="21600,21600" o:gfxdata="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BYxgqjaAAAACwEAAA8AAAAAAAAAAQAgAAAAIgAAAGRycy9k&#10;b3ducmV2LnhtbFBLAQIUABQAAAAIAIdO4kDArmEccgIAAOQEAAAOAAAAAAAAAAEAIAAAACkBAABk&#10;cnMvZTJvRG9jLnhtbFBLBQYAAAAABgAGAFkBAAANBgAAAAA=&#10;" adj="14854,5400">
                <v:fill on="t" focussize="0,0"/>
                <v:stroke weight="2pt"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702310</wp:posOffset>
                </wp:positionH>
                <wp:positionV relativeFrom="paragraph">
                  <wp:posOffset>2874645</wp:posOffset>
                </wp:positionV>
                <wp:extent cx="3921125" cy="605790"/>
                <wp:effectExtent l="12700" t="12700" r="28575" b="2921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1125" cy="6057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方正仿宋_GBK" w:hAnsi="方正仿宋_GBK" w:eastAsia="方正仿宋_GBK" w:cs="方正仿宋_GBK"/>
                                <w:b w:val="0"/>
                                <w:bCs w:val="0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财务处办理水电费转账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5.3pt;margin-top:226.35pt;height:47.7pt;width:308.75pt;z-index:251665408;v-text-anchor:middle;mso-width-relative:page;mso-height-relative:page;" fillcolor="#C7EDCC [3212]" filled="t" stroked="t" coordsize="21600,21600" o:gfxdata="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ll3dANgAAAALAQAADwAAAAAAAAABACAAAAAiAAAAZHJzL2Rvd25y&#10;ZXYueG1sUEsBAhQAFAAAAAgAh07iQOA6vOBwAgAA6AQAAA4AAAAAAAAAAQAgAAAAJwEAAGRycy9l&#10;Mm9Eb2MueG1sUEsFBgAAAAAGAAYAWQEAAAkGAAAAAA==&#10;">
                <v:fill on="t" focussize="0,0"/>
                <v:stroke weight="2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 w:val="0"/>
                          <w:bCs w:val="0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财务处办理水电费转账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2428875</wp:posOffset>
                </wp:positionH>
                <wp:positionV relativeFrom="paragraph">
                  <wp:posOffset>2335530</wp:posOffset>
                </wp:positionV>
                <wp:extent cx="330835" cy="529590"/>
                <wp:effectExtent l="12700" t="12700" r="18415" b="29210"/>
                <wp:wrapNone/>
                <wp:docPr id="4" name="下箭头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835" cy="529590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91.25pt;margin-top:183.9pt;height:41.7pt;width:26.05pt;z-index:251662336;v-text-anchor:middle;mso-width-relative:page;mso-height-relative:page;" fillcolor="#C7EDCC [3212]" filled="t" stroked="t" coordsize="21600,21600" o:gfxdata="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DSmFdtkAAAALAQAADwAAAAAAAAABACAAAAAiAAAAZHJzL2Rv&#10;d25yZXYueG1sUEsBAhQAFAAAAAgAh07iQFJgypJyAgAA5AQAAA4AAAAAAAAAAQAgAAAAKAEAAGRy&#10;cy9lMm9Eb2MueG1sUEsFBgAAAAAGAAYAWQEAAAwGAAAAAA==&#10;" adj="14854,5400">
                <v:fill on="t" focussize="0,0"/>
                <v:stroke weight="2pt"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725805</wp:posOffset>
                </wp:positionH>
                <wp:positionV relativeFrom="paragraph">
                  <wp:posOffset>1713865</wp:posOffset>
                </wp:positionV>
                <wp:extent cx="3921125" cy="624205"/>
                <wp:effectExtent l="12700" t="12700" r="28575" b="2984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1125" cy="6242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方正仿宋_GBK" w:hAnsi="方正仿宋_GBK" w:eastAsia="方正仿宋_GBK" w:cs="方正仿宋_GBK"/>
                                <w:b w:val="0"/>
                                <w:bCs w:val="0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办理借款审批手续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7.15pt;margin-top:134.95pt;height:49.15pt;width:308.75pt;z-index:251661312;v-text-anchor:middle;mso-width-relative:page;mso-height-relative:page;" fillcolor="#C7EDCC [3212]" filled="t" stroked="t" coordsize="21600,21600" o:gfxdata="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FbmG/nZAAAACwEAAA8AAAAAAAAAAQAgAAAAIgAAAGRycy9kb3ducmV2&#10;LnhtbFBLAQIUABQAAAAIAIdO4kBpmdKPbQIAAOgEAAAOAAAAAAAAAAEAIAAAACgBAABkcnMvZTJv&#10;RG9jLnhtbFBLBQYAAAAABgAGAFkBAAAHBgAAAAA=&#10;">
                <v:fill on="t" focussize="0,0"/>
                <v:stroke weight="2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 w:val="0"/>
                          <w:bCs w:val="0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办理借款审批手续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2415540</wp:posOffset>
                </wp:positionH>
                <wp:positionV relativeFrom="paragraph">
                  <wp:posOffset>1156335</wp:posOffset>
                </wp:positionV>
                <wp:extent cx="330835" cy="529590"/>
                <wp:effectExtent l="12700" t="12700" r="18415" b="29210"/>
                <wp:wrapNone/>
                <wp:docPr id="5" name="下箭头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395980" y="3505835"/>
                          <a:ext cx="330835" cy="529590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90.2pt;margin-top:91.05pt;height:41.7pt;width:26.05pt;z-index:251660288;v-text-anchor:middle;mso-width-relative:page;mso-height-relative:page;" fillcolor="#C7EDCC [3212]" filled="t" stroked="t" coordsize="21600,21600" o:gfxdata="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oDs3L9kAAAALAQAADwAAAAAAAAABACAAAAAi&#10;AAAAZHJzL2Rvd25yZXYueG1sUEsBAhQAFAAAAAgAh07iQIOdlIR7AgAA8AQAAA4AAAAAAAAAAQAg&#10;AAAAKAEAAGRycy9lMm9Eb2MueG1sUEsFBgAAAAAGAAYAWQEAABUGAAAAAA==&#10;" adj="14854,5400">
                <v:fill on="t" focussize="0,0"/>
                <v:stroke weight="2pt"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702945</wp:posOffset>
                </wp:positionH>
                <wp:positionV relativeFrom="paragraph">
                  <wp:posOffset>534670</wp:posOffset>
                </wp:positionV>
                <wp:extent cx="3921125" cy="624205"/>
                <wp:effectExtent l="12700" t="12700" r="28575" b="2984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97380" y="2515235"/>
                          <a:ext cx="3921125" cy="6242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方正仿宋_GBK" w:hAnsi="方正仿宋_GBK" w:eastAsia="方正仿宋_GBK" w:cs="方正仿宋_GBK"/>
                                <w:b w:val="0"/>
                                <w:bCs w:val="0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方正仿宋_GBK" w:hAnsi="方正仿宋_GBK" w:eastAsia="方正仿宋_GBK" w:cs="方正仿宋_GBK"/>
                                <w:b w:val="0"/>
                                <w:bCs w:val="0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接供电局、中环水务收费通知单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5.35pt;margin-top:42.1pt;height:49.15pt;width:308.75pt;z-index:251659264;v-text-anchor:middle;mso-width-relative:page;mso-height-relative:page;" fillcolor="#C7EDCC [3212]" filled="t" stroked="t" coordsize="21600,21600" o:gfxdata="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K1X12DXAAAACgEAAA8AAAAAAAAAAQAgAAAAIgAA&#10;AGRycy9kb3ducmV2LnhtbFBLAQIUABQAAAAIAIdO4kD6tQauewIAAPQEAAAOAAAAAAAAAAEAIAAA&#10;ACYBAABkcnMvZTJvRG9jLnhtbFBLBQYAAAAABgAGAFkBAAATBgAAAAA=&#10;">
                <v:fill on="t" focussize="0,0"/>
                <v:stroke weight="2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方正仿宋_GBK" w:hAnsi="方正仿宋_GBK" w:eastAsia="方正仿宋_GBK" w:cs="方正仿宋_GBK"/>
                          <w:b w:val="0"/>
                          <w:bCs w:val="0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 w:val="0"/>
                          <w:bCs w:val="0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接供电局、中环水务收费通知单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F403A9D-D444-44EB-80F8-353C80B68802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7E637164-2F67-467E-B4A0-49B8CA745264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E3128855-594E-4DC6-BF70-080365B3D8A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removePersonalInformation/>
  <w:embedTrueTypeFonts/>
  <w:saveSubset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jb3VudCI6MjAsImhkaWQiOiI3ZGU5ODI0MWVmYjBhMTM1ZGExZGJmN2E1ZTBjNDgzYSIsInVzZXJDb3VudCI6Nn0="/>
  </w:docVars>
  <w:rsids>
    <w:rsidRoot w:val="4EB61D09"/>
    <w:rsid w:val="00004CE6"/>
    <w:rsid w:val="000D3F17"/>
    <w:rsid w:val="0015671F"/>
    <w:rsid w:val="00250F36"/>
    <w:rsid w:val="00386E35"/>
    <w:rsid w:val="003B168A"/>
    <w:rsid w:val="00422F70"/>
    <w:rsid w:val="005F6917"/>
    <w:rsid w:val="00650553"/>
    <w:rsid w:val="006F36FC"/>
    <w:rsid w:val="00761517"/>
    <w:rsid w:val="00780E1F"/>
    <w:rsid w:val="008560CB"/>
    <w:rsid w:val="00867E0B"/>
    <w:rsid w:val="009759F4"/>
    <w:rsid w:val="00B55AED"/>
    <w:rsid w:val="00BA0111"/>
    <w:rsid w:val="00D8170C"/>
    <w:rsid w:val="00D923F0"/>
    <w:rsid w:val="00FA1D7D"/>
    <w:rsid w:val="00FA378D"/>
    <w:rsid w:val="07495FB5"/>
    <w:rsid w:val="07854E5D"/>
    <w:rsid w:val="085F6180"/>
    <w:rsid w:val="144A7BD8"/>
    <w:rsid w:val="162211FD"/>
    <w:rsid w:val="1C5A43C0"/>
    <w:rsid w:val="1D61177E"/>
    <w:rsid w:val="27750300"/>
    <w:rsid w:val="2D0B0DBF"/>
    <w:rsid w:val="2FA84C0B"/>
    <w:rsid w:val="339C4E66"/>
    <w:rsid w:val="348555E7"/>
    <w:rsid w:val="36F445E5"/>
    <w:rsid w:val="3DF50507"/>
    <w:rsid w:val="3EB86BE5"/>
    <w:rsid w:val="42E04A4E"/>
    <w:rsid w:val="457D260A"/>
    <w:rsid w:val="45C30031"/>
    <w:rsid w:val="46411D80"/>
    <w:rsid w:val="48A4573B"/>
    <w:rsid w:val="491D0EB0"/>
    <w:rsid w:val="4A9D70A2"/>
    <w:rsid w:val="4ABE526B"/>
    <w:rsid w:val="4CA74208"/>
    <w:rsid w:val="4EB61D09"/>
    <w:rsid w:val="51234079"/>
    <w:rsid w:val="527A5F1B"/>
    <w:rsid w:val="54532EC8"/>
    <w:rsid w:val="55A13508"/>
    <w:rsid w:val="570A5ABF"/>
    <w:rsid w:val="612977F3"/>
    <w:rsid w:val="64D911C7"/>
    <w:rsid w:val="65077C62"/>
    <w:rsid w:val="69190D6C"/>
    <w:rsid w:val="6DBE0F5A"/>
    <w:rsid w:val="6F6C2B86"/>
    <w:rsid w:val="6FF90AFF"/>
    <w:rsid w:val="73986E2C"/>
    <w:rsid w:val="7CBA7F5A"/>
    <w:rsid w:val="7D8775BA"/>
    <w:rsid w:val="7E9C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I\AppData\Roaming\kingsoft\office6\templates\docerresourceshop\template\20306372\e5194bcb-b110-4b78-9d22-5aeb9cdb157b\&#36890;&#29992;&#27969;&#31243;&#22270;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通用流程图.docx</Template>
  <Pages>1</Pages>
  <Words>14</Words>
  <Characters>14</Characters>
  <Lines>1</Lines>
  <Paragraphs>1</Paragraphs>
  <TotalTime>0</TotalTime>
  <ScaleCrop>false</ScaleCrop>
  <LinksUpToDate>false</LinksUpToDate>
  <CharactersWithSpaces>15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2024-05-16T00:58:00Z</dcterms:created>
  <cp:lastPrinted>2024-05-24T01:33:00Z</cp:lastPrinted>
  <dcterms:modified xsi:type="dcterms:W3CDTF">2024-05-24T03:11:55Z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KSOTemplateUUID">
    <vt:lpwstr>v1.0_mb_njRROIfPJS1iqYzlNymMqA==</vt:lpwstr>
  </property>
  <property fmtid="{D5CDD505-2E9C-101B-9397-08002B2CF9AE}" pid="4" name="ICV">
    <vt:lpwstr>03982C12043F492BBA35E5F32FA5D1D7_13</vt:lpwstr>
  </property>
</Properties>
</file>